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C0F26" w14:textId="77777777" w:rsidR="006C62B3" w:rsidRDefault="006C62B3" w:rsidP="006C62B3">
      <w:r>
        <w:rPr>
          <w:u w:val="single"/>
        </w:rPr>
        <w:t>John KELSALL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14:paraId="03EE1F51" w14:textId="77777777" w:rsidR="006C62B3" w:rsidRDefault="006C62B3" w:rsidP="006C62B3">
      <w:r>
        <w:t xml:space="preserve">of Cheshire. </w:t>
      </w:r>
    </w:p>
    <w:p w14:paraId="6134193A" w14:textId="77777777" w:rsidR="006C62B3" w:rsidRDefault="006C62B3" w:rsidP="006C62B3"/>
    <w:p w14:paraId="26B8A5C1" w14:textId="77777777" w:rsidR="006C62B3" w:rsidRDefault="006C62B3" w:rsidP="006C62B3"/>
    <w:p w14:paraId="14BBB53B" w14:textId="77777777" w:rsidR="006C62B3" w:rsidRDefault="006C62B3" w:rsidP="006C62B3">
      <w:r>
        <w:tab/>
        <w:t>1415</w:t>
      </w:r>
      <w:r>
        <w:tab/>
        <w:t xml:space="preserve">He was on the campaign to France under Thomas, Earl of </w:t>
      </w:r>
      <w:proofErr w:type="spellStart"/>
      <w:r>
        <w:t>Arundell</w:t>
      </w:r>
      <w:proofErr w:type="spellEnd"/>
      <w:r>
        <w:t>(q.v.).</w:t>
      </w:r>
    </w:p>
    <w:p w14:paraId="0024634B" w14:textId="77777777" w:rsidR="006C62B3" w:rsidRDefault="006C62B3" w:rsidP="006C62B3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0F01D2F8" w14:textId="77777777" w:rsidR="006C62B3" w:rsidRDefault="006C62B3" w:rsidP="006C62B3">
      <w:pPr>
        <w:ind w:left="720" w:firstLine="720"/>
      </w:pPr>
      <w:r>
        <w:t>pub. The Cheshire Community Council, 1971, p.12)</w:t>
      </w:r>
    </w:p>
    <w:p w14:paraId="540739B4" w14:textId="77777777" w:rsidR="006C62B3" w:rsidRDefault="006C62B3" w:rsidP="006C62B3"/>
    <w:p w14:paraId="343D8CC8" w14:textId="77777777" w:rsidR="006C62B3" w:rsidRDefault="006C62B3" w:rsidP="006C62B3"/>
    <w:p w14:paraId="384EB145" w14:textId="77777777" w:rsidR="006C62B3" w:rsidRDefault="006C62B3" w:rsidP="006C62B3">
      <w:r>
        <w:t>9 October 2022</w:t>
      </w:r>
    </w:p>
    <w:p w14:paraId="48FD6C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B9FC2" w14:textId="77777777" w:rsidR="006C62B3" w:rsidRDefault="006C62B3" w:rsidP="009139A6">
      <w:r>
        <w:separator/>
      </w:r>
    </w:p>
  </w:endnote>
  <w:endnote w:type="continuationSeparator" w:id="0">
    <w:p w14:paraId="4B833E87" w14:textId="77777777" w:rsidR="006C62B3" w:rsidRDefault="006C62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8A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28C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B0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C7071" w14:textId="77777777" w:rsidR="006C62B3" w:rsidRDefault="006C62B3" w:rsidP="009139A6">
      <w:r>
        <w:separator/>
      </w:r>
    </w:p>
  </w:footnote>
  <w:footnote w:type="continuationSeparator" w:id="0">
    <w:p w14:paraId="2441CF96" w14:textId="77777777" w:rsidR="006C62B3" w:rsidRDefault="006C62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61F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6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FD5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2B3"/>
    <w:rsid w:val="000666E0"/>
    <w:rsid w:val="002510B7"/>
    <w:rsid w:val="005C130B"/>
    <w:rsid w:val="006C62B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2BEF5"/>
  <w15:chartTrackingRefBased/>
  <w15:docId w15:val="{1C49BBAC-7E03-43ED-ADE6-8E104435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2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2023-01-01T17:07:00Z</dcterms:created>
  <dcterms:modified xsi:type="dcterms:W3CDTF">2023-01-01T17:07:00Z</dcterms:modified>
</cp:coreProperties>
</file>